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E74237" w14:textId="77777777" w:rsidR="00A67A78" w:rsidRDefault="00A67A78" w:rsidP="00A67A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LEGAT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4FE4217B" w14:textId="77777777" w:rsidR="00A67A78" w:rsidRDefault="00A67A78" w:rsidP="00A67A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DE53BEE" w14:textId="77777777" w:rsidR="00A67A78" w:rsidRDefault="00A67A78" w:rsidP="00A67A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E3907E7" w14:textId="77777777" w:rsidR="00A67A78" w:rsidRDefault="00A67A78" w:rsidP="00A67A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24 Jun.1408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going to serve at sea under the</w:t>
      </w:r>
    </w:p>
    <w:p w14:paraId="4CF11F3B" w14:textId="77777777" w:rsidR="00A67A78" w:rsidRDefault="00A67A78" w:rsidP="00A67A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command of Edmund Holland, Earl of Kent(q.v.).</w:t>
      </w:r>
    </w:p>
    <w:p w14:paraId="5947ED01" w14:textId="77777777" w:rsidR="00A67A78" w:rsidRDefault="00A67A78" w:rsidP="00A67A7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C76/91, m6,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75C1FA6" w14:textId="77777777" w:rsidR="00A67A78" w:rsidRDefault="00A67A78" w:rsidP="00A67A7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6436E670" w14:textId="77777777" w:rsidR="00A67A78" w:rsidRDefault="00A67A78" w:rsidP="00A67A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9334D4D" w14:textId="77777777" w:rsidR="00A67A78" w:rsidRDefault="00A67A78" w:rsidP="00A67A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0294B0E" w14:textId="77777777" w:rsidR="00A67A78" w:rsidRDefault="00A67A78" w:rsidP="00A67A7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27 March 2023</w:t>
      </w:r>
      <w:r>
        <w:rPr>
          <w:rFonts w:cs="Times New Roman"/>
          <w:color w:val="282B30"/>
          <w:szCs w:val="24"/>
          <w:shd w:val="clear" w:color="auto" w:fill="FFFFFF"/>
        </w:rPr>
        <w:tab/>
      </w:r>
    </w:p>
    <w:p w14:paraId="52DC39E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7F5EE" w14:textId="77777777" w:rsidR="00A67A78" w:rsidRDefault="00A67A78" w:rsidP="009139A6">
      <w:r>
        <w:separator/>
      </w:r>
    </w:p>
  </w:endnote>
  <w:endnote w:type="continuationSeparator" w:id="0">
    <w:p w14:paraId="2CC6EEEB" w14:textId="77777777" w:rsidR="00A67A78" w:rsidRDefault="00A67A7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DDF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7797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04F6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5289B" w14:textId="77777777" w:rsidR="00A67A78" w:rsidRDefault="00A67A78" w:rsidP="009139A6">
      <w:r>
        <w:separator/>
      </w:r>
    </w:p>
  </w:footnote>
  <w:footnote w:type="continuationSeparator" w:id="0">
    <w:p w14:paraId="681AC6CF" w14:textId="77777777" w:rsidR="00A67A78" w:rsidRDefault="00A67A7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5F85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0A71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365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A78"/>
    <w:rsid w:val="000666E0"/>
    <w:rsid w:val="002510B7"/>
    <w:rsid w:val="005C130B"/>
    <w:rsid w:val="00826F5C"/>
    <w:rsid w:val="009139A6"/>
    <w:rsid w:val="009448BB"/>
    <w:rsid w:val="00947624"/>
    <w:rsid w:val="00A3176C"/>
    <w:rsid w:val="00A67A78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D7ED3"/>
  <w15:chartTrackingRefBased/>
  <w15:docId w15:val="{C356767E-DB9D-4D77-9C2C-B6BD82382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2023-04-19T15:34:00Z</dcterms:created>
  <dcterms:modified xsi:type="dcterms:W3CDTF">2023-04-19T15:34:00Z</dcterms:modified>
</cp:coreProperties>
</file>